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4C4108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C4108">
              <w:rPr>
                <w:b/>
                <w:sz w:val="26"/>
                <w:szCs w:val="26"/>
                <w:lang w:val="en-US"/>
              </w:rPr>
              <w:t>203C_006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4C4108" w:rsidRDefault="004C4108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4C4108">
              <w:rPr>
                <w:b/>
                <w:sz w:val="26"/>
                <w:szCs w:val="26"/>
                <w:lang w:val="en-US"/>
              </w:rPr>
              <w:t>2005263</w:t>
            </w:r>
            <w:r w:rsidR="00C44B8B" w:rsidRPr="004C4108">
              <w:rPr>
                <w:b/>
                <w:sz w:val="26"/>
                <w:szCs w:val="26"/>
                <w:lang w:val="en-US"/>
              </w:rPr>
              <w:t xml:space="preserve">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AB73EA">
        <w:rPr>
          <w:b/>
          <w:sz w:val="26"/>
          <w:szCs w:val="26"/>
        </w:rPr>
        <w:t>(</w:t>
      </w:r>
      <w:r w:rsidR="00D276B2">
        <w:rPr>
          <w:b/>
          <w:sz w:val="26"/>
          <w:szCs w:val="26"/>
        </w:rPr>
        <w:t>Накладка</w:t>
      </w:r>
      <w:r w:rsidR="003F5518" w:rsidRPr="007860DC">
        <w:rPr>
          <w:b/>
          <w:sz w:val="26"/>
          <w:szCs w:val="26"/>
        </w:rPr>
        <w:t xml:space="preserve"> ОГ9 3.407.1-143.8.32</w:t>
      </w:r>
      <w:r w:rsidR="00AB73EA">
        <w:rPr>
          <w:b/>
          <w:sz w:val="26"/>
          <w:szCs w:val="26"/>
        </w:rPr>
        <w:t>)</w:t>
      </w:r>
      <w:r w:rsidR="00891AF0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891AF0">
        <w:rPr>
          <w:b/>
          <w:sz w:val="26"/>
          <w:szCs w:val="26"/>
          <w:u w:val="single"/>
        </w:rPr>
        <w:t>203</w:t>
      </w:r>
      <w:r w:rsidR="00F115B9" w:rsidRPr="00891AF0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686B92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Технические требования, </w:t>
      </w:r>
      <w:r w:rsidRPr="00891AF0">
        <w:rPr>
          <w:sz w:val="24"/>
          <w:szCs w:val="24"/>
        </w:rPr>
        <w:t xml:space="preserve">характеристики </w:t>
      </w:r>
      <w:r w:rsidR="00D601A5" w:rsidRPr="00891AF0">
        <w:rPr>
          <w:sz w:val="24"/>
          <w:szCs w:val="24"/>
        </w:rPr>
        <w:t>траверс</w:t>
      </w:r>
      <w:r w:rsidR="004F4E9E" w:rsidRPr="00891AF0">
        <w:rPr>
          <w:sz w:val="24"/>
          <w:szCs w:val="24"/>
        </w:rPr>
        <w:t xml:space="preserve"> должны соответствовать </w:t>
      </w:r>
      <w:r w:rsidR="001759FB" w:rsidRPr="00891AF0">
        <w:rPr>
          <w:sz w:val="24"/>
          <w:szCs w:val="24"/>
        </w:rPr>
        <w:t>требованиям </w:t>
      </w:r>
      <w:bookmarkStart w:id="1" w:name="Поле4"/>
      <w:r w:rsidR="007860DC" w:rsidRPr="00891AF0">
        <w:rPr>
          <w:sz w:val="24"/>
          <w:szCs w:val="24"/>
        </w:rPr>
        <w:t>Т</w:t>
      </w:r>
      <w:r w:rsidR="003F5518" w:rsidRPr="00891AF0">
        <w:rPr>
          <w:sz w:val="24"/>
          <w:szCs w:val="24"/>
        </w:rPr>
        <w:t>ипового проекта 3.407.1-143.8.32</w:t>
      </w:r>
      <w:r w:rsidR="00D756A4" w:rsidRPr="00891AF0">
        <w:rPr>
          <w:sz w:val="24"/>
          <w:szCs w:val="24"/>
        </w:rPr>
        <w:t>.</w:t>
      </w:r>
      <w:r w:rsidR="00F16B67" w:rsidRPr="00686B92">
        <w:rPr>
          <w:sz w:val="24"/>
          <w:szCs w:val="24"/>
        </w:rPr>
        <w:t xml:space="preserve"> 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AF0" w:rsidRDefault="00891AF0" w:rsidP="00891A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891AF0" w:rsidRDefault="00891AF0" w:rsidP="00891AF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891AF0" w:rsidRDefault="00891AF0" w:rsidP="00891AF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891AF0" w:rsidRDefault="00891AF0" w:rsidP="00891AF0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891AF0" w:rsidRDefault="00891AF0" w:rsidP="00891AF0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91AF0" w:rsidRDefault="00891AF0" w:rsidP="00891AF0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891AF0" w:rsidRDefault="00891AF0" w:rsidP="00891AF0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891AF0" w:rsidRDefault="00891AF0" w:rsidP="00891AF0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  <w:bookmarkStart w:id="2" w:name="_GoBack"/>
      <w:bookmarkEnd w:id="2"/>
    </w:p>
    <w:p w:rsidR="00891AF0" w:rsidRDefault="00891AF0" w:rsidP="00891AF0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891AF0" w:rsidRDefault="00891AF0" w:rsidP="00891AF0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891AF0" w:rsidRDefault="00891AF0" w:rsidP="00891AF0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891AF0" w:rsidRDefault="00891AF0" w:rsidP="00891AF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891AF0" w:rsidRDefault="00891AF0" w:rsidP="00891AF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91AF0" w:rsidRDefault="00891AF0" w:rsidP="00891AF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891AF0" w:rsidRDefault="00891AF0" w:rsidP="00891AF0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891AF0">
        <w:rPr>
          <w:sz w:val="24"/>
          <w:szCs w:val="24"/>
        </w:rPr>
        <w:t>Типового проекта 3.407.1-143.8.32</w:t>
      </w:r>
      <w:r>
        <w:rPr>
          <w:sz w:val="26"/>
          <w:szCs w:val="26"/>
        </w:rPr>
        <w:t>;</w:t>
      </w:r>
    </w:p>
    <w:p w:rsidR="00891AF0" w:rsidRDefault="00891AF0" w:rsidP="00891AF0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891AF0" w:rsidRDefault="00891AF0" w:rsidP="00891AF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891AF0" w:rsidRDefault="00891AF0" w:rsidP="00891AF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91AF0" w:rsidRDefault="00891AF0" w:rsidP="00891AF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891AF0" w:rsidRDefault="00891AF0" w:rsidP="00891A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91AF0" w:rsidRDefault="00891AF0" w:rsidP="00891AF0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891AF0" w:rsidRDefault="00891AF0" w:rsidP="00891A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891AF0" w:rsidRDefault="00891AF0" w:rsidP="00891A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891AF0" w:rsidRDefault="00891AF0" w:rsidP="00891A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891AF0" w:rsidRDefault="00891AF0" w:rsidP="00891A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891AF0" w:rsidRDefault="00891AF0" w:rsidP="00891A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891AF0" w:rsidRDefault="00891AF0" w:rsidP="00891A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91AF0" w:rsidRDefault="00891AF0" w:rsidP="00891A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891AF0" w:rsidRDefault="00891AF0" w:rsidP="00891A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891AF0" w:rsidRDefault="00891AF0" w:rsidP="00891A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91AF0" w:rsidRDefault="00891AF0" w:rsidP="00891A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891AF0" w:rsidRDefault="00891AF0" w:rsidP="00891A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891AF0" w:rsidRDefault="00891AF0" w:rsidP="00891A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891AF0" w:rsidRDefault="00891AF0" w:rsidP="00891A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891AF0" w:rsidRDefault="00891AF0" w:rsidP="00891A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891AF0" w:rsidRDefault="00891AF0" w:rsidP="00891A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891AF0" w:rsidRDefault="00891AF0" w:rsidP="00891A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891AF0" w:rsidRDefault="00891AF0" w:rsidP="00891AF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891AF0" w:rsidRDefault="00891AF0" w:rsidP="00891AF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891AF0" w:rsidRDefault="00891AF0" w:rsidP="00891AF0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891AF0" w:rsidRDefault="00891AF0" w:rsidP="00891A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891AF0" w:rsidRDefault="00891AF0" w:rsidP="00891AF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70AA" w:rsidRDefault="00E970AA">
      <w:r>
        <w:separator/>
      </w:r>
    </w:p>
  </w:endnote>
  <w:endnote w:type="continuationSeparator" w:id="0">
    <w:p w:rsidR="00E970AA" w:rsidRDefault="00E97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70AA" w:rsidRDefault="00E970AA">
      <w:r>
        <w:separator/>
      </w:r>
    </w:p>
  </w:footnote>
  <w:footnote w:type="continuationSeparator" w:id="0">
    <w:p w:rsidR="00E970AA" w:rsidRDefault="00E970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DD664FEC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518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0705E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772C8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874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52AC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64E0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18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3E03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8FF"/>
    <w:rsid w:val="004C0967"/>
    <w:rsid w:val="004C14A4"/>
    <w:rsid w:val="004C17FD"/>
    <w:rsid w:val="004C1A5E"/>
    <w:rsid w:val="004C2032"/>
    <w:rsid w:val="004C28F6"/>
    <w:rsid w:val="004C2D13"/>
    <w:rsid w:val="004C33B3"/>
    <w:rsid w:val="004C4108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753"/>
    <w:rsid w:val="00512E31"/>
    <w:rsid w:val="005134CB"/>
    <w:rsid w:val="00514EEE"/>
    <w:rsid w:val="00515B28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86B92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5E1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0DC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46D2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1AF0"/>
    <w:rsid w:val="00892006"/>
    <w:rsid w:val="008922ED"/>
    <w:rsid w:val="00892A49"/>
    <w:rsid w:val="00892C4C"/>
    <w:rsid w:val="00894850"/>
    <w:rsid w:val="00895452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B73E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B53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276B2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6A4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880"/>
    <w:rsid w:val="00E93FF4"/>
    <w:rsid w:val="00E94CFB"/>
    <w:rsid w:val="00E95246"/>
    <w:rsid w:val="00E95C74"/>
    <w:rsid w:val="00E961A0"/>
    <w:rsid w:val="00E970AA"/>
    <w:rsid w:val="00EA00A8"/>
    <w:rsid w:val="00EA0316"/>
    <w:rsid w:val="00EA1B45"/>
    <w:rsid w:val="00EA2E23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6B67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D30"/>
    <w:rsid w:val="00FA1F5F"/>
    <w:rsid w:val="00FA3B15"/>
    <w:rsid w:val="00FA4F69"/>
    <w:rsid w:val="00FA5580"/>
    <w:rsid w:val="00FA5FA8"/>
    <w:rsid w:val="00FA624B"/>
    <w:rsid w:val="00FA6D11"/>
    <w:rsid w:val="00FA72E2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F73FEE9-5E57-4B81-B9C2-125E1C33D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DD582-C5B9-4281-A8AF-51F9659469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380715-A7BC-4975-8A06-E3F6F4EC9E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A341DE-9D83-4C2A-81D5-F23FB85BF4D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5DB6E7EC-042B-4925-8713-4A51C6ADB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119</TotalTime>
  <Pages>1</Pages>
  <Words>1023</Words>
  <Characters>5835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16</cp:revision>
  <cp:lastPrinted>2010-09-30T13:29:00Z</cp:lastPrinted>
  <dcterms:created xsi:type="dcterms:W3CDTF">2015-04-23T08:22:00Z</dcterms:created>
  <dcterms:modified xsi:type="dcterms:W3CDTF">2015-09-23T14:20:00Z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